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C1979" w14:textId="77777777" w:rsidR="00D03FB2" w:rsidRDefault="00D03FB2" w:rsidP="00D03FB2">
      <w:pPr>
        <w:pStyle w:val="Glava"/>
        <w:jc w:val="right"/>
        <w:rPr>
          <w:rFonts w:ascii="Source Sans Pro" w:hAnsi="Source Sans Pro" w:cs="Arial"/>
          <w:b/>
        </w:rPr>
      </w:pPr>
    </w:p>
    <w:p w14:paraId="1F70CE8D" w14:textId="6A382BFB" w:rsidR="00D03FB2" w:rsidRPr="00D03FB2" w:rsidRDefault="00D03FB2" w:rsidP="00D03FB2">
      <w:pPr>
        <w:pStyle w:val="Glava"/>
        <w:jc w:val="right"/>
        <w:rPr>
          <w:rFonts w:ascii="Source Sans Pro" w:hAnsi="Source Sans Pro" w:cs="Arial"/>
          <w:b/>
        </w:rPr>
      </w:pPr>
      <w:r w:rsidRPr="00D03FB2">
        <w:rPr>
          <w:rFonts w:ascii="Source Sans Pro" w:hAnsi="Source Sans Pro" w:cs="Arial"/>
          <w:b/>
        </w:rPr>
        <w:t>priloga 1  – Podatki o ponudniku in ponudbi</w:t>
      </w:r>
    </w:p>
    <w:p w14:paraId="2DD1299B" w14:textId="6D69EFE6" w:rsidR="00D03FB2" w:rsidRPr="00D03FB2" w:rsidRDefault="00D03FB2" w:rsidP="00D03FB2">
      <w:pPr>
        <w:tabs>
          <w:tab w:val="left" w:pos="6396"/>
        </w:tabs>
        <w:rPr>
          <w:rFonts w:ascii="Source Sans Pro" w:hAnsi="Source Sans Pro" w:cs="Arial"/>
        </w:rPr>
      </w:pPr>
    </w:p>
    <w:p w14:paraId="4C35DE3F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499C06E7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01C1BAF7" w14:textId="77777777" w:rsidR="00D03FB2" w:rsidRPr="00D03FB2" w:rsidRDefault="00D03FB2" w:rsidP="00D03FB2">
      <w:pPr>
        <w:jc w:val="right"/>
        <w:rPr>
          <w:rFonts w:ascii="Source Sans Pro" w:hAnsi="Source Sans Pro" w:cs="Arial"/>
        </w:rPr>
      </w:pPr>
    </w:p>
    <w:p w14:paraId="002E508E" w14:textId="77777777" w:rsidR="00D03FB2" w:rsidRPr="00B732E8" w:rsidRDefault="00D03FB2" w:rsidP="00D03FB2">
      <w:pPr>
        <w:jc w:val="center"/>
        <w:rPr>
          <w:rFonts w:ascii="Source Sans Pro" w:hAnsi="Source Sans Pro" w:cs="Arial"/>
          <w:b/>
          <w:bCs/>
        </w:rPr>
      </w:pPr>
      <w:r w:rsidRPr="00B732E8">
        <w:rPr>
          <w:rFonts w:ascii="Source Sans Pro" w:hAnsi="Source Sans Pro" w:cs="Arial"/>
          <w:b/>
          <w:bCs/>
        </w:rPr>
        <w:t>PONUDBA</w:t>
      </w:r>
    </w:p>
    <w:p w14:paraId="0BD4FB42" w14:textId="77777777" w:rsidR="00D03FB2" w:rsidRPr="00D03FB2" w:rsidRDefault="00D03FB2" w:rsidP="00D03FB2">
      <w:pPr>
        <w:jc w:val="center"/>
        <w:rPr>
          <w:rFonts w:ascii="Source Sans Pro" w:hAnsi="Source Sans Pro" w:cs="Arial"/>
        </w:rPr>
      </w:pPr>
    </w:p>
    <w:p w14:paraId="04B7C8C6" w14:textId="77777777" w:rsidR="00D03FB2" w:rsidRPr="00D03FB2" w:rsidRDefault="00D03FB2" w:rsidP="00D03FB2">
      <w:pPr>
        <w:jc w:val="center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št.: ______________________</w:t>
      </w:r>
    </w:p>
    <w:p w14:paraId="199E0731" w14:textId="77777777" w:rsidR="00D03FB2" w:rsidRPr="00D03FB2" w:rsidRDefault="00D03FB2" w:rsidP="00D03FB2">
      <w:pPr>
        <w:spacing w:before="120" w:after="120" w:line="240" w:lineRule="exact"/>
        <w:jc w:val="center"/>
        <w:rPr>
          <w:rFonts w:ascii="Source Sans Pro" w:hAnsi="Source Sans Pro" w:cs="Arial"/>
        </w:rPr>
      </w:pPr>
    </w:p>
    <w:p w14:paraId="3752F067" w14:textId="77777777" w:rsidR="00D03FB2" w:rsidRDefault="00D03FB2" w:rsidP="00D03FB2">
      <w:pPr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V postopku oddaje javnega naročila blaga na splošnem področju po postopku oddaje naročila</w:t>
      </w:r>
      <w:r>
        <w:rPr>
          <w:rFonts w:ascii="Source Sans Pro" w:hAnsi="Source Sans Pro" w:cs="Arial"/>
        </w:rPr>
        <w:t xml:space="preserve"> </w:t>
      </w:r>
      <w:r w:rsidRPr="00D03FB2">
        <w:rPr>
          <w:rFonts w:ascii="Source Sans Pro" w:hAnsi="Source Sans Pro" w:cs="Arial"/>
        </w:rPr>
        <w:t>male vrednosti za izvedbo</w:t>
      </w:r>
      <w:r>
        <w:rPr>
          <w:rFonts w:ascii="Source Sans Pro" w:hAnsi="Source Sans Pro" w:cs="Arial"/>
        </w:rPr>
        <w:t xml:space="preserve"> </w:t>
      </w:r>
    </w:p>
    <w:p w14:paraId="5F8ACCCA" w14:textId="77777777" w:rsidR="00D03FB2" w:rsidRDefault="00D03FB2" w:rsidP="00D03FB2">
      <w:pPr>
        <w:rPr>
          <w:rFonts w:ascii="Source Sans Pro" w:hAnsi="Source Sans Pro" w:cs="Arial"/>
        </w:rPr>
      </w:pPr>
    </w:p>
    <w:p w14:paraId="5E86AED3" w14:textId="0FC9163A" w:rsidR="00D03FB2" w:rsidRDefault="00602DE6" w:rsidP="00D03FB2">
      <w:pPr>
        <w:jc w:val="center"/>
        <w:rPr>
          <w:rFonts w:ascii="Source Sans Pro" w:hAnsi="Source Sans Pro" w:cs="Tahoma"/>
          <w:b/>
        </w:rPr>
      </w:pPr>
      <w:r>
        <w:rPr>
          <w:rFonts w:ascii="Source Sans Pro" w:hAnsi="Source Sans Pro" w:cs="Tahoma"/>
          <w:b/>
        </w:rPr>
        <w:t>»</w:t>
      </w:r>
      <w:r w:rsidR="00D03FB2" w:rsidRPr="00D03FB2">
        <w:rPr>
          <w:rFonts w:ascii="Source Sans Pro" w:hAnsi="Source Sans Pro" w:cs="Tahoma"/>
          <w:b/>
        </w:rPr>
        <w:t xml:space="preserve">DOBAVA </w:t>
      </w:r>
      <w:r w:rsidR="00D03FB2">
        <w:rPr>
          <w:rFonts w:ascii="Source Sans Pro" w:hAnsi="Source Sans Pro" w:cs="Tahoma"/>
          <w:b/>
        </w:rPr>
        <w:t>DVEH</w:t>
      </w:r>
      <w:r w:rsidR="00D03FB2" w:rsidRPr="00D03FB2">
        <w:rPr>
          <w:rFonts w:ascii="Source Sans Pro" w:hAnsi="Source Sans Pro" w:cs="Tahoma"/>
          <w:b/>
        </w:rPr>
        <w:t xml:space="preserve"> ELEKTRIČNIH VOZIL ZA PREVOZ BLAGA IN POTNIKOV V JAVNEM POTNIŠKEM PROMETU</w:t>
      </w:r>
      <w:r>
        <w:rPr>
          <w:rFonts w:ascii="Source Sans Pro" w:hAnsi="Source Sans Pro" w:cs="Tahoma"/>
          <w:b/>
        </w:rPr>
        <w:t>«</w:t>
      </w:r>
    </w:p>
    <w:p w14:paraId="12EF745D" w14:textId="77777777" w:rsidR="00D03FB2" w:rsidRPr="00D03FB2" w:rsidRDefault="00D03FB2" w:rsidP="00D03FB2">
      <w:pPr>
        <w:jc w:val="center"/>
        <w:rPr>
          <w:rFonts w:ascii="Source Sans Pro" w:hAnsi="Source Sans Pro"/>
          <w:b/>
          <w:bCs/>
          <w:color w:val="000000"/>
        </w:rPr>
      </w:pPr>
    </w:p>
    <w:p w14:paraId="6FEDB515" w14:textId="77777777" w:rsidR="00D03FB2" w:rsidRPr="00D03FB2" w:rsidRDefault="00D03FB2" w:rsidP="00D03FB2">
      <w:pPr>
        <w:jc w:val="both"/>
        <w:rPr>
          <w:rFonts w:ascii="Source Sans Pro" w:hAnsi="Source Sans Pro"/>
          <w:b/>
          <w:bCs/>
          <w:color w:val="000000"/>
        </w:rPr>
      </w:pPr>
      <w:r w:rsidRPr="00D03FB2">
        <w:rPr>
          <w:rFonts w:ascii="Source Sans Pro" w:hAnsi="Source Sans Pro" w:cs="Arial"/>
        </w:rPr>
        <w:t>naročniku izjavljamo, da smo skrbno preučili vso dokumentacijo v zvezi s predmetnim javnim naročilom, in natančno preučili posredovane podatke in vse druge dejavnike, ki bi lahko imeli vpliv na ceno in smo v celoti razumeli vso dokumentacijo, ugotovili, da ne vsebuje nobenih napak ali drugih pomanjkljivosti in se strinjamo ter sprejemamo vso dokumentacijo. V skladu s tem ponujamo izvedbo predmetnega javnega naročila.</w:t>
      </w:r>
    </w:p>
    <w:p w14:paraId="0D48DE11" w14:textId="77777777" w:rsidR="00D03FB2" w:rsidRPr="00D03FB2" w:rsidRDefault="00D03FB2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3F7BFA55" w14:textId="77777777" w:rsidR="00D03FB2" w:rsidRPr="00D03FB2" w:rsidRDefault="00D03FB2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123F65A6" w14:textId="7DF308AD" w:rsidR="00D03FB2" w:rsidRPr="00D03FB2" w:rsidRDefault="00D03FB2" w:rsidP="00D03FB2">
      <w:pPr>
        <w:spacing w:before="200" w:line="240" w:lineRule="exact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(z besedo: ______________________________________________ evrov in __</w:t>
      </w:r>
      <w:r>
        <w:rPr>
          <w:rFonts w:ascii="Source Sans Pro" w:hAnsi="Source Sans Pro" w:cs="Arial"/>
        </w:rPr>
        <w:t>___________</w:t>
      </w:r>
      <w:r w:rsidRPr="00D03FB2">
        <w:rPr>
          <w:rFonts w:ascii="Source Sans Pro" w:hAnsi="Source Sans Pro" w:cs="Arial"/>
        </w:rPr>
        <w:t>/100).</w:t>
      </w:r>
    </w:p>
    <w:p w14:paraId="252B51D2" w14:textId="77777777" w:rsidR="00D03FB2" w:rsidRPr="00D03FB2" w:rsidRDefault="00D03FB2" w:rsidP="00D03FB2">
      <w:pPr>
        <w:spacing w:before="200" w:line="240" w:lineRule="exact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1. Vse cene in vrednosti so izražene v evrih na največ dve (2) decimalni mesti natančno. </w:t>
      </w:r>
    </w:p>
    <w:p w14:paraId="09EEA7D4" w14:textId="2D42DB6F" w:rsidR="00D03FB2" w:rsidRPr="00D03FB2" w:rsidRDefault="00D03FB2" w:rsidP="00D03FB2">
      <w:pPr>
        <w:spacing w:before="200" w:line="240" w:lineRule="exact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2. Ponudba velja za celotno naročilo in 1</w:t>
      </w:r>
      <w:r w:rsidR="00A56835">
        <w:rPr>
          <w:rFonts w:ascii="Source Sans Pro" w:hAnsi="Source Sans Pro" w:cs="Arial"/>
        </w:rPr>
        <w:t>5</w:t>
      </w:r>
      <w:r w:rsidRPr="00D03FB2">
        <w:rPr>
          <w:rFonts w:ascii="Source Sans Pro" w:hAnsi="Source Sans Pro" w:cs="Arial"/>
        </w:rPr>
        <w:t>0 dni po roku za oddajo ponudb.</w:t>
      </w:r>
    </w:p>
    <w:p w14:paraId="23A92EE2" w14:textId="77777777" w:rsidR="00D03FB2" w:rsidRPr="00D03FB2" w:rsidRDefault="00D03FB2" w:rsidP="00D03FB2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2C7856CA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  <w:b/>
        </w:rPr>
        <w:t>PODATKI O PONUDNIKU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3256"/>
        <w:gridCol w:w="5806"/>
      </w:tblGrid>
      <w:tr w:rsidR="00D03FB2" w:rsidRPr="00D03FB2" w14:paraId="315E126F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5030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Firma: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DAA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0232ED14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F708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Naslov: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D7F1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3582C994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D867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Zakoniti zastopnik oziroma oseba pooblaščena za podpis pogodbe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3D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727DBE63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207B" w14:textId="76C7EA23" w:rsidR="00D03FB2" w:rsidRPr="00D03FB2" w:rsidRDefault="00D03FB2" w:rsidP="00A56835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Kontaktna oseba: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DF3C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626B9C36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C1A4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Elektronska pošta kontaktne osebe: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9D2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5B82AF4D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A28D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Matična številka: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DA62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76036BF5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04AC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Identifikacijska številka za DDV: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234E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3B0640FC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8352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lastRenderedPageBreak/>
              <w:t>Številke transakcijskih računov: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E197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317C3B4C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E94C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Telefon: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FC13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65827BFB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96A6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Elektronska pošta: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0F16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  <w:tr w:rsidR="00D03FB2" w:rsidRPr="00D03FB2" w14:paraId="56EB01B2" w14:textId="77777777" w:rsidTr="00B4392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46D7" w14:textId="77777777" w:rsidR="00D03FB2" w:rsidRPr="00D03FB2" w:rsidRDefault="00D03FB2" w:rsidP="00D03FB2">
            <w:pPr>
              <w:spacing w:before="60" w:after="60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Pooblaščena oseba za vročanje pošte v Sloveniji</w:t>
            </w:r>
            <w:r w:rsidRPr="00D03FB2">
              <w:rPr>
                <w:rStyle w:val="Sprotnaopomba-sklic"/>
                <w:rFonts w:ascii="Source Sans Pro" w:hAnsi="Source Sans Pro" w:cs="Arial"/>
                <w:sz w:val="24"/>
                <w:szCs w:val="24"/>
              </w:rPr>
              <w:footnoteReference w:id="1"/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8D35" w14:textId="77777777" w:rsidR="00D03FB2" w:rsidRPr="00D03FB2" w:rsidRDefault="00D03FB2" w:rsidP="00B43927">
            <w:pPr>
              <w:spacing w:before="60" w:after="60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</w:tr>
    </w:tbl>
    <w:p w14:paraId="10ACE288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</w:p>
    <w:p w14:paraId="537B3F37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</w:p>
    <w:p w14:paraId="3A350995" w14:textId="77777777" w:rsidR="00D03FB2" w:rsidRPr="00D03FB2" w:rsidRDefault="00D03FB2" w:rsidP="00D03FB2">
      <w:pPr>
        <w:rPr>
          <w:rFonts w:ascii="Source Sans Pro" w:hAnsi="Source Sans Pro"/>
        </w:rPr>
      </w:pPr>
    </w:p>
    <w:p w14:paraId="1FBD627C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D03FB2" w:rsidRPr="00D03FB2" w14:paraId="4D93D6DF" w14:textId="77777777" w:rsidTr="00B43927">
        <w:tc>
          <w:tcPr>
            <w:tcW w:w="2689" w:type="dxa"/>
          </w:tcPr>
          <w:p w14:paraId="3F780238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79F9E9A5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03854DD7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C07DDFD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44DC052E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47BFA07C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žig</w:t>
            </w:r>
          </w:p>
        </w:tc>
        <w:tc>
          <w:tcPr>
            <w:tcW w:w="4389" w:type="dxa"/>
            <w:hideMark/>
          </w:tcPr>
          <w:p w14:paraId="1D7C88AB" w14:textId="77777777" w:rsidR="00D03FB2" w:rsidRPr="00D03FB2" w:rsidRDefault="00D03FB2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Ponudnik/Vodilni partner:</w:t>
            </w:r>
          </w:p>
        </w:tc>
      </w:tr>
      <w:tr w:rsidR="00D03FB2" w:rsidRPr="00D03FB2" w14:paraId="2BAAE269" w14:textId="77777777" w:rsidTr="00B43927">
        <w:tc>
          <w:tcPr>
            <w:tcW w:w="2689" w:type="dxa"/>
          </w:tcPr>
          <w:p w14:paraId="3BA6FF2E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985D35" w14:textId="77777777" w:rsidR="00D03FB2" w:rsidRPr="00D03FB2" w:rsidRDefault="00D03FB2" w:rsidP="00B43927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403C7765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6ABD3FEC" w14:textId="1BD92542" w:rsidR="00D03FB2" w:rsidRPr="00D03FB2" w:rsidRDefault="007A2A74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>
              <w:rPr>
                <w:rFonts w:ascii="Source Sans Pro" w:hAnsi="Source Sans Pro" w:cs="Arial"/>
                <w:sz w:val="24"/>
                <w:szCs w:val="24"/>
              </w:rPr>
              <w:t>_</w:t>
            </w:r>
            <w:r w:rsidR="00D03FB2" w:rsidRPr="00D03FB2">
              <w:rPr>
                <w:rFonts w:ascii="Source Sans Pro" w:hAnsi="Source Sans Pro" w:cs="Arial"/>
                <w:sz w:val="24"/>
                <w:szCs w:val="24"/>
              </w:rPr>
              <w:t>___________________</w:t>
            </w:r>
          </w:p>
          <w:p w14:paraId="794A1F97" w14:textId="77777777" w:rsidR="00D03FB2" w:rsidRPr="00D03FB2" w:rsidRDefault="00D03FB2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(ime in priimek pooblaščene osebe)</w:t>
            </w:r>
          </w:p>
        </w:tc>
      </w:tr>
      <w:tr w:rsidR="00D03FB2" w:rsidRPr="00D03FB2" w14:paraId="6D383D4B" w14:textId="77777777" w:rsidTr="00B43927">
        <w:tc>
          <w:tcPr>
            <w:tcW w:w="2689" w:type="dxa"/>
          </w:tcPr>
          <w:p w14:paraId="55BCA80A" w14:textId="77777777" w:rsidR="00D03FB2" w:rsidRPr="00D03FB2" w:rsidRDefault="00D03FB2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8775ED" w14:textId="77777777" w:rsidR="00D03FB2" w:rsidRPr="00D03FB2" w:rsidRDefault="00D03FB2" w:rsidP="00B43927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04C3ED54" w14:textId="77777777" w:rsidR="00D03FB2" w:rsidRPr="00D03FB2" w:rsidRDefault="00D03FB2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6B745607" w14:textId="15585E25" w:rsidR="00D03FB2" w:rsidRPr="00D03FB2" w:rsidRDefault="00D03FB2" w:rsidP="007A2A7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____________________</w:t>
            </w:r>
          </w:p>
          <w:p w14:paraId="69153251" w14:textId="77777777" w:rsidR="00D03FB2" w:rsidRPr="00D03FB2" w:rsidRDefault="00D03FB2" w:rsidP="00207987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03FB2">
              <w:rPr>
                <w:rFonts w:ascii="Source Sans Pro" w:hAnsi="Source Sans Pro" w:cs="Arial"/>
                <w:sz w:val="24"/>
                <w:szCs w:val="24"/>
              </w:rPr>
              <w:t>(podpis)</w:t>
            </w:r>
          </w:p>
        </w:tc>
      </w:tr>
    </w:tbl>
    <w:p w14:paraId="2194475B" w14:textId="77777777" w:rsidR="00D03FB2" w:rsidRPr="00D03FB2" w:rsidRDefault="00D03FB2" w:rsidP="00D03FB2">
      <w:pPr>
        <w:spacing w:before="120" w:after="120"/>
        <w:jc w:val="both"/>
        <w:rPr>
          <w:rFonts w:ascii="Source Sans Pro" w:hAnsi="Source Sans Pro" w:cs="Arial"/>
        </w:rPr>
      </w:pPr>
    </w:p>
    <w:p w14:paraId="5082311E" w14:textId="77777777" w:rsidR="00D03FB2" w:rsidRPr="00D03FB2" w:rsidRDefault="00D03FB2" w:rsidP="00D03FB2">
      <w:pPr>
        <w:spacing w:before="120" w:after="120"/>
        <w:jc w:val="both"/>
        <w:rPr>
          <w:rFonts w:ascii="Source Sans Pro" w:hAnsi="Source Sans Pro" w:cs="Arial"/>
        </w:rPr>
      </w:pPr>
    </w:p>
    <w:p w14:paraId="2DA33B8B" w14:textId="77777777" w:rsidR="00D03FB2" w:rsidRPr="00D03FB2" w:rsidRDefault="00D03FB2" w:rsidP="00D03FB2">
      <w:pPr>
        <w:spacing w:before="120" w:after="120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 xml:space="preserve">Navodilo: Obrazec izpolni, datira, žigosa in podpiše ponudnik. </w:t>
      </w:r>
    </w:p>
    <w:p w14:paraId="6A300FB2" w14:textId="77777777" w:rsidR="00D03FB2" w:rsidRPr="00D03FB2" w:rsidRDefault="00D03FB2" w:rsidP="00D03FB2">
      <w:pPr>
        <w:spacing w:before="120" w:after="120"/>
        <w:jc w:val="both"/>
        <w:rPr>
          <w:rFonts w:ascii="Source Sans Pro" w:hAnsi="Source Sans Pro" w:cs="Arial"/>
        </w:rPr>
      </w:pPr>
      <w:r w:rsidRPr="00D03FB2">
        <w:rPr>
          <w:rFonts w:ascii="Source Sans Pro" w:hAnsi="Source Sans Pro" w:cs="Arial"/>
        </w:rPr>
        <w:t>Ponudnik v sistemu e-JN naloži obrazec 1 – podatki o ponudniku in ponudbi v razdelek »Predračun«</w:t>
      </w:r>
    </w:p>
    <w:p w14:paraId="50D71573" w14:textId="77777777" w:rsidR="00D03FB2" w:rsidRPr="00D03FB2" w:rsidRDefault="00D03FB2" w:rsidP="00D03FB2">
      <w:pPr>
        <w:jc w:val="both"/>
        <w:rPr>
          <w:rFonts w:ascii="Source Sans Pro" w:hAnsi="Source Sans Pro" w:cs="Arial"/>
        </w:rPr>
      </w:pPr>
    </w:p>
    <w:p w14:paraId="665ECB4B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5DA9F960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5CD0BEC0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4F32B4A6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67492988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7CCB2F74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19E8684F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03F65939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1CC98DDE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7B542CED" w14:textId="77777777" w:rsidR="00D03FB2" w:rsidRPr="00D03FB2" w:rsidRDefault="00D03FB2" w:rsidP="00D03FB2">
      <w:pPr>
        <w:rPr>
          <w:rFonts w:ascii="Source Sans Pro" w:hAnsi="Source Sans Pro" w:cs="Arial"/>
        </w:rPr>
      </w:pPr>
    </w:p>
    <w:p w14:paraId="674C7189" w14:textId="77777777" w:rsidR="00D03FB2" w:rsidRPr="00D03FB2" w:rsidRDefault="00D03FB2" w:rsidP="00D03FB2">
      <w:pPr>
        <w:pStyle w:val="Odstavekseznama"/>
        <w:rPr>
          <w:rFonts w:ascii="Source Sans Pro" w:hAnsi="Source Sans Pro" w:cs="Arial"/>
        </w:rPr>
      </w:pPr>
    </w:p>
    <w:p w14:paraId="4B925E69" w14:textId="42667B01" w:rsidR="00F2377F" w:rsidRPr="00D03FB2" w:rsidRDefault="00F2377F" w:rsidP="00D03FB2">
      <w:pPr>
        <w:rPr>
          <w:rFonts w:ascii="Source Sans Pro" w:hAnsi="Source Sans Pro"/>
        </w:rPr>
      </w:pPr>
    </w:p>
    <w:sectPr w:rsidR="00F2377F" w:rsidRPr="00D03FB2" w:rsidSect="00803C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C5AC1" w14:textId="77777777" w:rsidR="00C82D1D" w:rsidRDefault="00C82D1D" w:rsidP="00A05ABC">
      <w:r>
        <w:separator/>
      </w:r>
    </w:p>
  </w:endnote>
  <w:endnote w:type="continuationSeparator" w:id="0">
    <w:p w14:paraId="46BCFA99" w14:textId="77777777" w:rsidR="00C82D1D" w:rsidRDefault="00C82D1D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4E3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CC17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Azienda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9307A" w14:textId="77777777" w:rsidR="00C82D1D" w:rsidRDefault="00C82D1D" w:rsidP="00A05ABC">
      <w:r>
        <w:separator/>
      </w:r>
    </w:p>
  </w:footnote>
  <w:footnote w:type="continuationSeparator" w:id="0">
    <w:p w14:paraId="3A36FCA3" w14:textId="77777777" w:rsidR="00C82D1D" w:rsidRDefault="00C82D1D" w:rsidP="00A05ABC">
      <w:r>
        <w:continuationSeparator/>
      </w:r>
    </w:p>
  </w:footnote>
  <w:footnote w:id="1">
    <w:p w14:paraId="4D320117" w14:textId="77777777" w:rsidR="00D03FB2" w:rsidRDefault="00D03FB2" w:rsidP="00D03FB2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Izpolni ponudnik, ki nima sedeža v Republiki Sloveniji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20D4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CE05" w14:textId="77777777" w:rsidR="00000000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000000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000000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D03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56969"/>
    <w:rsid w:val="0006670B"/>
    <w:rsid w:val="000B0377"/>
    <w:rsid w:val="000F4055"/>
    <w:rsid w:val="001B54FE"/>
    <w:rsid w:val="00207987"/>
    <w:rsid w:val="00296D03"/>
    <w:rsid w:val="002C0EF7"/>
    <w:rsid w:val="002C7B64"/>
    <w:rsid w:val="003223F9"/>
    <w:rsid w:val="003236B1"/>
    <w:rsid w:val="0033011D"/>
    <w:rsid w:val="0036526B"/>
    <w:rsid w:val="003734D1"/>
    <w:rsid w:val="00395EF5"/>
    <w:rsid w:val="003B4D9C"/>
    <w:rsid w:val="003D1D53"/>
    <w:rsid w:val="00422735"/>
    <w:rsid w:val="00446FF1"/>
    <w:rsid w:val="00480D81"/>
    <w:rsid w:val="00485753"/>
    <w:rsid w:val="00496365"/>
    <w:rsid w:val="004A44B3"/>
    <w:rsid w:val="004E4C05"/>
    <w:rsid w:val="00521774"/>
    <w:rsid w:val="00524004"/>
    <w:rsid w:val="00546255"/>
    <w:rsid w:val="005711FE"/>
    <w:rsid w:val="00602DE6"/>
    <w:rsid w:val="00611979"/>
    <w:rsid w:val="00617786"/>
    <w:rsid w:val="00620FE2"/>
    <w:rsid w:val="0063725A"/>
    <w:rsid w:val="00647277"/>
    <w:rsid w:val="00663A21"/>
    <w:rsid w:val="00672C9A"/>
    <w:rsid w:val="00674712"/>
    <w:rsid w:val="006A02FD"/>
    <w:rsid w:val="006D17DB"/>
    <w:rsid w:val="006D7245"/>
    <w:rsid w:val="006E7A2F"/>
    <w:rsid w:val="007028B5"/>
    <w:rsid w:val="007059DF"/>
    <w:rsid w:val="00744472"/>
    <w:rsid w:val="00754264"/>
    <w:rsid w:val="0076698B"/>
    <w:rsid w:val="007A2A74"/>
    <w:rsid w:val="00803CFB"/>
    <w:rsid w:val="00845E55"/>
    <w:rsid w:val="00864A4E"/>
    <w:rsid w:val="00873479"/>
    <w:rsid w:val="008A018F"/>
    <w:rsid w:val="008B70C8"/>
    <w:rsid w:val="008E4CF4"/>
    <w:rsid w:val="008F2D26"/>
    <w:rsid w:val="00911156"/>
    <w:rsid w:val="00914DB0"/>
    <w:rsid w:val="00935CCB"/>
    <w:rsid w:val="00986832"/>
    <w:rsid w:val="009A1197"/>
    <w:rsid w:val="009D3734"/>
    <w:rsid w:val="009E0A3A"/>
    <w:rsid w:val="00A05ABC"/>
    <w:rsid w:val="00A31D18"/>
    <w:rsid w:val="00A44449"/>
    <w:rsid w:val="00A56835"/>
    <w:rsid w:val="00A92254"/>
    <w:rsid w:val="00AA1331"/>
    <w:rsid w:val="00AA1D0F"/>
    <w:rsid w:val="00AC5AF6"/>
    <w:rsid w:val="00B01447"/>
    <w:rsid w:val="00B0515E"/>
    <w:rsid w:val="00B62431"/>
    <w:rsid w:val="00B732E8"/>
    <w:rsid w:val="00B82349"/>
    <w:rsid w:val="00C12D8F"/>
    <w:rsid w:val="00C135F5"/>
    <w:rsid w:val="00C30DD5"/>
    <w:rsid w:val="00C82D1D"/>
    <w:rsid w:val="00CB3C88"/>
    <w:rsid w:val="00CC2C15"/>
    <w:rsid w:val="00CE4F61"/>
    <w:rsid w:val="00CF23BA"/>
    <w:rsid w:val="00D03FB2"/>
    <w:rsid w:val="00D108B8"/>
    <w:rsid w:val="00D97672"/>
    <w:rsid w:val="00DC167A"/>
    <w:rsid w:val="00DD135C"/>
    <w:rsid w:val="00E03789"/>
    <w:rsid w:val="00E142ED"/>
    <w:rsid w:val="00E32DA6"/>
    <w:rsid w:val="00EB5B38"/>
    <w:rsid w:val="00EF135F"/>
    <w:rsid w:val="00EF258E"/>
    <w:rsid w:val="00F2377F"/>
    <w:rsid w:val="00F30DA5"/>
    <w:rsid w:val="00F52594"/>
    <w:rsid w:val="00F64621"/>
    <w:rsid w:val="00FA1A12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val="en-SI"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62431"/>
    <w:rPr>
      <w:rFonts w:ascii="Calibri" w:hAnsi="Calibri" w:cs="Calibri"/>
      <w:sz w:val="22"/>
      <w:szCs w:val="22"/>
      <w:lang w:val="en-SI"/>
    </w:rPr>
  </w:style>
  <w:style w:type="paragraph" w:styleId="Odstavekseznama">
    <w:name w:val="List Paragraph"/>
    <w:basedOn w:val="Navaden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D03FB2"/>
    <w:rPr>
      <w:vertAlign w:val="superscript"/>
    </w:rPr>
  </w:style>
  <w:style w:type="table" w:styleId="Tabelamrea">
    <w:name w:val="Table Grid"/>
    <w:basedOn w:val="Navadnatabela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42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Momir Todorovič</cp:lastModifiedBy>
  <cp:revision>7</cp:revision>
  <cp:lastPrinted>2023-06-14T06:45:00Z</cp:lastPrinted>
  <dcterms:created xsi:type="dcterms:W3CDTF">2023-07-14T10:01:00Z</dcterms:created>
  <dcterms:modified xsi:type="dcterms:W3CDTF">2026-07-22T13:01:00Z</dcterms:modified>
</cp:coreProperties>
</file>